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D6215" w14:textId="77777777" w:rsidR="0075088B" w:rsidRDefault="0075088B" w:rsidP="0075088B">
      <w:pPr>
        <w:pStyle w:val="NoSpacing"/>
      </w:pPr>
      <w:r>
        <w:rPr>
          <w:u w:val="single"/>
        </w:rPr>
        <w:t>Thomas RESTWOLD</w:t>
      </w:r>
      <w:r>
        <w:t xml:space="preserve">      (fl.1483)</w:t>
      </w:r>
    </w:p>
    <w:p w14:paraId="2228AD7A" w14:textId="77777777" w:rsidR="0075088B" w:rsidRDefault="0075088B" w:rsidP="0075088B">
      <w:pPr>
        <w:pStyle w:val="NoSpacing"/>
      </w:pPr>
    </w:p>
    <w:p w14:paraId="0D93DFBD" w14:textId="77777777" w:rsidR="0075088B" w:rsidRDefault="0075088B" w:rsidP="0075088B">
      <w:pPr>
        <w:pStyle w:val="NoSpacing"/>
      </w:pPr>
    </w:p>
    <w:p w14:paraId="7CFB14E5" w14:textId="77777777" w:rsidR="0075088B" w:rsidRDefault="0075088B" w:rsidP="0075088B">
      <w:pPr>
        <w:pStyle w:val="NoSpacing"/>
      </w:pPr>
      <w:r>
        <w:t xml:space="preserve">  3 Feb.1483</w:t>
      </w:r>
      <w:r>
        <w:tab/>
        <w:t xml:space="preserve">Settlement of the action taken by him and others against Robert </w:t>
      </w:r>
      <w:proofErr w:type="spellStart"/>
      <w:r>
        <w:t>Kendale</w:t>
      </w:r>
      <w:proofErr w:type="spellEnd"/>
      <w:r>
        <w:t>(q.v.)</w:t>
      </w:r>
    </w:p>
    <w:p w14:paraId="475DA115" w14:textId="77777777" w:rsidR="0075088B" w:rsidRDefault="0075088B" w:rsidP="0075088B">
      <w:pPr>
        <w:pStyle w:val="NoSpacing"/>
      </w:pPr>
      <w:r>
        <w:tab/>
      </w:r>
      <w:r>
        <w:tab/>
        <w:t xml:space="preserve">and his wife, Edith(q.v.),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a garden in</w:t>
      </w:r>
    </w:p>
    <w:p w14:paraId="6DF98143" w14:textId="77777777" w:rsidR="0075088B" w:rsidRDefault="0075088B" w:rsidP="0075088B">
      <w:pPr>
        <w:pStyle w:val="NoSpacing"/>
      </w:pPr>
      <w:r>
        <w:tab/>
      </w:r>
      <w:r>
        <w:tab/>
        <w:t>Watlington, Oxfordshire.</w:t>
      </w:r>
    </w:p>
    <w:p w14:paraId="17E0D0FE" w14:textId="222E496E" w:rsidR="0075088B" w:rsidRDefault="0075088B" w:rsidP="0075088B">
      <w:pPr>
        <w:pStyle w:val="NoSpacing"/>
        <w:rPr>
          <w:sz w:val="22"/>
          <w:szCs w:val="22"/>
        </w:rPr>
      </w:pPr>
      <w:r>
        <w:tab/>
      </w:r>
      <w:r>
        <w:tab/>
      </w:r>
      <w:r w:rsidRPr="0075088B">
        <w:rPr>
          <w:sz w:val="22"/>
          <w:szCs w:val="22"/>
        </w:rPr>
        <w:t>(</w:t>
      </w:r>
      <w:hyperlink r:id="rId6" w:history="1">
        <w:r w:rsidRPr="0075088B">
          <w:rPr>
            <w:rStyle w:val="Hyperlink"/>
            <w:sz w:val="22"/>
            <w:szCs w:val="22"/>
          </w:rPr>
          <w:t>http://www.medievalgenealogy.org.uk/fines/abstracts/CP_25_1_191_29.shtml</w:t>
        </w:r>
      </w:hyperlink>
      <w:r w:rsidRPr="0075088B">
        <w:rPr>
          <w:sz w:val="22"/>
          <w:szCs w:val="22"/>
        </w:rPr>
        <w:t>)</w:t>
      </w:r>
    </w:p>
    <w:p w14:paraId="44B9E9AB" w14:textId="77777777" w:rsidR="00D60D67" w:rsidRDefault="00D60D67" w:rsidP="00D60D67">
      <w:pPr>
        <w:spacing w:after="0" w:line="240" w:lineRule="auto"/>
      </w:pPr>
      <w:r>
        <w:t xml:space="preserve">  8 Dec.1484</w:t>
      </w:r>
      <w:r>
        <w:tab/>
        <w:t xml:space="preserve">He was on a commission of array for Buckinghamshire.  </w:t>
      </w:r>
    </w:p>
    <w:p w14:paraId="64C3C06C" w14:textId="2B461752" w:rsidR="00D60D67" w:rsidRPr="0075088B" w:rsidRDefault="00D60D67" w:rsidP="00D60D67">
      <w:pPr>
        <w:pStyle w:val="NoSpacing"/>
        <w:ind w:left="720" w:firstLine="720"/>
        <w:rPr>
          <w:sz w:val="22"/>
          <w:szCs w:val="22"/>
        </w:rPr>
      </w:pPr>
      <w:r>
        <w:t>(C.P.R. 1476-85 p.488)</w:t>
      </w:r>
    </w:p>
    <w:p w14:paraId="26BE583F" w14:textId="77777777" w:rsidR="0075088B" w:rsidRDefault="0075088B" w:rsidP="0075088B">
      <w:pPr>
        <w:pStyle w:val="NoSpacing"/>
      </w:pPr>
    </w:p>
    <w:p w14:paraId="6F4C36A9" w14:textId="77777777" w:rsidR="0075088B" w:rsidRDefault="0075088B" w:rsidP="0075088B">
      <w:pPr>
        <w:pStyle w:val="NoSpacing"/>
      </w:pPr>
    </w:p>
    <w:p w14:paraId="59D9E010" w14:textId="77777777" w:rsidR="0075088B" w:rsidRDefault="0075088B" w:rsidP="0075088B">
      <w:pPr>
        <w:pStyle w:val="NoSpacing"/>
      </w:pPr>
    </w:p>
    <w:p w14:paraId="1675AA98" w14:textId="331611B9" w:rsidR="0075088B" w:rsidRDefault="0075088B" w:rsidP="0075088B">
      <w:pPr>
        <w:pStyle w:val="NoSpacing"/>
      </w:pPr>
      <w:r>
        <w:t>14 November 2014</w:t>
      </w:r>
    </w:p>
    <w:p w14:paraId="70B2BFE5" w14:textId="06499840" w:rsidR="00D60D67" w:rsidRDefault="00D60D67" w:rsidP="0075088B">
      <w:pPr>
        <w:pStyle w:val="NoSpacing"/>
      </w:pPr>
      <w:r>
        <w:t>12 April 2019</w:t>
      </w:r>
    </w:p>
    <w:p w14:paraId="506273BD" w14:textId="77777777" w:rsidR="00D60D67" w:rsidRDefault="00D60D67" w:rsidP="0075088B">
      <w:pPr>
        <w:pStyle w:val="NoSpacing"/>
      </w:pPr>
      <w:bookmarkStart w:id="0" w:name="_GoBack"/>
      <w:bookmarkEnd w:id="0"/>
    </w:p>
    <w:p w14:paraId="3B1E4875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2C5FB" w14:textId="77777777" w:rsidR="0075088B" w:rsidRDefault="0075088B" w:rsidP="00920DE3">
      <w:pPr>
        <w:spacing w:after="0" w:line="240" w:lineRule="auto"/>
      </w:pPr>
      <w:r>
        <w:separator/>
      </w:r>
    </w:p>
  </w:endnote>
  <w:endnote w:type="continuationSeparator" w:id="0">
    <w:p w14:paraId="7281EB6E" w14:textId="77777777" w:rsidR="0075088B" w:rsidRDefault="007508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4C6E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BDAC" w14:textId="77777777" w:rsidR="00C009D8" w:rsidRPr="00C009D8" w:rsidRDefault="00C009D8">
    <w:pPr>
      <w:pStyle w:val="Footer"/>
    </w:pPr>
    <w:r>
      <w:t>Copyright I.S.Rogers 9 August 2013</w:t>
    </w:r>
  </w:p>
  <w:p w14:paraId="01991F4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966A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E9609" w14:textId="77777777" w:rsidR="0075088B" w:rsidRDefault="0075088B" w:rsidP="00920DE3">
      <w:pPr>
        <w:spacing w:after="0" w:line="240" w:lineRule="auto"/>
      </w:pPr>
      <w:r>
        <w:separator/>
      </w:r>
    </w:p>
  </w:footnote>
  <w:footnote w:type="continuationSeparator" w:id="0">
    <w:p w14:paraId="01B2AAEA" w14:textId="77777777" w:rsidR="0075088B" w:rsidRDefault="007508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87F62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A970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05961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88B"/>
    <w:rsid w:val="00120749"/>
    <w:rsid w:val="00624CAE"/>
    <w:rsid w:val="0075088B"/>
    <w:rsid w:val="00920DE3"/>
    <w:rsid w:val="00C009D8"/>
    <w:rsid w:val="00CF53C8"/>
    <w:rsid w:val="00D60D6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551BA"/>
  <w15:docId w15:val="{6CC8E24E-300F-4998-89C7-CEBF798F5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08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9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2014-12-06T18:10:00Z</dcterms:created>
  <dcterms:modified xsi:type="dcterms:W3CDTF">2019-04-12T14:59:00Z</dcterms:modified>
</cp:coreProperties>
</file>